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C8A" w:rsidRDefault="00D46C8A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Pr="0002697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026979">
        <w:rPr>
          <w:rFonts w:cstheme="minorHAnsi"/>
          <w:b/>
          <w:sz w:val="24"/>
          <w:szCs w:val="24"/>
        </w:rPr>
        <w:t>ANEXO III</w:t>
      </w:r>
    </w:p>
    <w:p w:rsidR="000474D9" w:rsidRPr="00026979" w:rsidRDefault="000474D9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026979" w:rsidRDefault="000F7C8F" w:rsidP="001B63E2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026979">
        <w:rPr>
          <w:rFonts w:cstheme="minorHAnsi"/>
          <w:b/>
          <w:sz w:val="24"/>
          <w:szCs w:val="24"/>
        </w:rPr>
        <w:t xml:space="preserve">RELAÇÃO DE PESSOAS QUE </w:t>
      </w:r>
      <w:r w:rsidR="001B63E2" w:rsidRPr="00026979">
        <w:rPr>
          <w:rFonts w:cstheme="minorHAnsi"/>
          <w:b/>
          <w:sz w:val="24"/>
          <w:szCs w:val="24"/>
        </w:rPr>
        <w:t xml:space="preserve">COMPÕEM A RENDA </w:t>
      </w:r>
      <w:r w:rsidR="0064175D">
        <w:rPr>
          <w:rFonts w:cstheme="minorHAnsi"/>
          <w:b/>
          <w:sz w:val="24"/>
          <w:szCs w:val="24"/>
        </w:rPr>
        <w:t>FAMILIAR</w:t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Eu, 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bookmarkStart w:id="0" w:name="_GoBack"/>
      <w:r w:rsidR="00184F50">
        <w:rPr>
          <w:rFonts w:cstheme="minorHAnsi"/>
          <w:noProof/>
          <w:sz w:val="24"/>
          <w:szCs w:val="24"/>
        </w:rPr>
        <w:t>____________________________</w:t>
      </w:r>
      <w:bookmarkEnd w:id="0"/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, inscrito no CPF sob o nº.</w:t>
      </w:r>
      <w:r w:rsidR="00184F50" w:rsidRPr="00184F50">
        <w:rPr>
          <w:rFonts w:cstheme="minorHAnsi"/>
          <w:sz w:val="24"/>
          <w:szCs w:val="24"/>
        </w:rPr>
        <w:t xml:space="preserve"> 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____________________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, pertencente a um núcleo familiar de 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 (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) pessoas, pleiteante a uma vaga no proc</w:t>
      </w:r>
      <w:r w:rsidR="00257967" w:rsidRPr="00026979">
        <w:rPr>
          <w:rFonts w:cstheme="minorHAnsi"/>
          <w:sz w:val="24"/>
          <w:szCs w:val="24"/>
        </w:rPr>
        <w:t xml:space="preserve">esso seletivo para os cursos </w:t>
      </w:r>
      <w:r w:rsidR="00E077B7" w:rsidRPr="00026979">
        <w:rPr>
          <w:rFonts w:cstheme="minorHAnsi"/>
          <w:sz w:val="24"/>
          <w:szCs w:val="24"/>
        </w:rPr>
        <w:t xml:space="preserve">de </w:t>
      </w:r>
      <w:r w:rsidR="008947D4" w:rsidRPr="00026979">
        <w:rPr>
          <w:rFonts w:cstheme="minorHAnsi"/>
          <w:sz w:val="24"/>
          <w:szCs w:val="24"/>
        </w:rPr>
        <w:t>especialização</w:t>
      </w:r>
      <w:r w:rsidRPr="00026979">
        <w:rPr>
          <w:rFonts w:cstheme="minorHAnsi"/>
          <w:sz w:val="24"/>
          <w:szCs w:val="24"/>
        </w:rPr>
        <w:t>, declaro que a nossa renda familiar soma R$</w:t>
      </w:r>
      <w:r w:rsidR="0085499E" w:rsidRPr="00026979">
        <w:rPr>
          <w:rFonts w:cstheme="minorHAnsi"/>
          <w:sz w:val="24"/>
          <w:szCs w:val="24"/>
        </w:rPr>
        <w:t xml:space="preserve"> 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 (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__________________________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), originada das atividades laborais, conforme discriminação abaixo:</w:t>
      </w: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Descreva na tabela abaixo o nome de todas as pessoas que moram na residência de sua família (inclusive você, além de avós, tios, primos e também amigos) e informe a renda daqueles que trabalham.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2958"/>
        <w:gridCol w:w="2552"/>
        <w:gridCol w:w="1559"/>
        <w:gridCol w:w="1998"/>
      </w:tblGrid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Nº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Nome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Parentesco com o candidato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Data de Nascimento</w:t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Renda mensal</w:t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Próprio(a) candidato(a)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03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04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05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06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07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08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09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Declaro estar ciente de que as informações prestadas são de minha inteira responsabilidade e que, no caso de declaração falsa, estarei sujeito às sanções previstas em lei, aplicando-se, ainda, o disposto no parágrafo único do art. 10 do Decreto 83.936, de 6 de setembro de 1979. </w:t>
      </w: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Estou ciente de que devo apresentar os documentos comprobatórios destas informações, no ato da minha matrícula. </w:t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517ACD" w:rsidRPr="00026979" w:rsidRDefault="00517ACD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26979" w:rsidP="00792687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677A05" w:rsidRPr="00026979" w:rsidRDefault="00677A05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:rsidR="00133DC4" w:rsidRPr="00026979" w:rsidRDefault="00133DC4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:rsidR="000F7C8F" w:rsidRPr="00026979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Assinatura do candidato </w:t>
      </w:r>
    </w:p>
    <w:p w:rsidR="000F7C8F" w:rsidRPr="00026979" w:rsidRDefault="000F7C8F" w:rsidP="000F7C8F">
      <w:pPr>
        <w:rPr>
          <w:rFonts w:cstheme="minorHAnsi"/>
          <w:sz w:val="24"/>
          <w:szCs w:val="24"/>
        </w:rPr>
      </w:pPr>
    </w:p>
    <w:sectPr w:rsidR="000F7C8F" w:rsidRPr="00026979" w:rsidSect="001B63E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363" w:rsidRDefault="00034363" w:rsidP="0098632C">
      <w:pPr>
        <w:spacing w:after="0" w:line="240" w:lineRule="auto"/>
      </w:pPr>
      <w:r>
        <w:separator/>
      </w:r>
    </w:p>
  </w:endnote>
  <w:endnote w:type="continuationSeparator" w:id="0">
    <w:p w:rsidR="00034363" w:rsidRDefault="00034363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47D4">
      <w:rPr>
        <w:noProof/>
      </w:rPr>
      <w:t>1</w:t>
    </w:r>
    <w:r>
      <w:fldChar w:fldCharType="end"/>
    </w:r>
    <w:r>
      <w:t>/</w:t>
    </w:r>
    <w:r w:rsidR="009024A2">
      <w:fldChar w:fldCharType="begin"/>
    </w:r>
    <w:r w:rsidR="009024A2">
      <w:instrText xml:space="preserve"> NUMPAGES   \* MERGEFORMAT </w:instrText>
    </w:r>
    <w:r w:rsidR="009024A2">
      <w:fldChar w:fldCharType="separate"/>
    </w:r>
    <w:r w:rsidR="008947D4">
      <w:rPr>
        <w:noProof/>
      </w:rPr>
      <w:t>1</w:t>
    </w:r>
    <w:r w:rsidR="009024A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363" w:rsidRDefault="00034363" w:rsidP="0098632C">
      <w:pPr>
        <w:spacing w:after="0" w:line="240" w:lineRule="auto"/>
      </w:pPr>
      <w:r>
        <w:separator/>
      </w:r>
    </w:p>
  </w:footnote>
  <w:footnote w:type="continuationSeparator" w:id="0">
    <w:p w:rsidR="00034363" w:rsidRDefault="00034363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DC4" w:rsidRDefault="00133DC4" w:rsidP="00133DC4">
    <w:pPr>
      <w:jc w:val="center"/>
    </w:pPr>
    <w:r>
      <w:rPr>
        <w:noProof/>
        <w:lang w:eastAsia="pt-BR"/>
      </w:rPr>
      <w:drawing>
        <wp:inline distT="0" distB="0" distL="114300" distR="114300" wp14:anchorId="49C4EC2B" wp14:editId="22A5013E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bookmarkStart w:id="1" w:name="_Hlk108688793"/>
    <w:bookmarkStart w:id="2" w:name="_Hlk108688794"/>
    <w:r w:rsidRPr="00026979">
      <w:rPr>
        <w:rFonts w:cstheme="minorHAnsi"/>
        <w:b/>
        <w:sz w:val="16"/>
        <w:szCs w:val="16"/>
      </w:rPr>
      <w:t>MINISTÉRIO DA EDUCAÇÃO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SECRETARIA DE EDUCAÇÃO PROFISSIONAL E TECNOLÓGICA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INSTITUTO FEDERAL DE EDUCAÇÃO, CIÊNCIA E TECNOLOGIA DE MATO GROSSO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p w:rsidR="0096723D" w:rsidRPr="00026979" w:rsidRDefault="003C7343" w:rsidP="003C7343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3C7343">
      <w:rPr>
        <w:rFonts w:cstheme="minorHAnsi"/>
        <w:b/>
        <w:sz w:val="16"/>
        <w:szCs w:val="16"/>
      </w:rPr>
      <w:t>EDITAL 51/2025 - PROCESSO SELETIVO 2025/</w:t>
    </w:r>
    <w:r w:rsidR="009024A2">
      <w:rPr>
        <w:rFonts w:cstheme="minorHAnsi"/>
        <w:b/>
        <w:sz w:val="16"/>
        <w:szCs w:val="16"/>
      </w:rPr>
      <w:t>2</w:t>
    </w:r>
    <w:r w:rsidRPr="003C7343">
      <w:rPr>
        <w:rFonts w:cstheme="minorHAnsi"/>
        <w:b/>
        <w:sz w:val="16"/>
        <w:szCs w:val="16"/>
      </w:rPr>
      <w:t xml:space="preserve"> – PÓS-GRADUAÇÃO LATO SENSU EM NÍVEL DE ESPECIALIZAÇÃO EM ENGENHARIA DEVOPS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f0UAUcA31+nr8uwHg132mie4qmHBmCvAbeWT+9hqbW5W4a8+wHWioLh02R0ISBKZ28Kny/jng3ohxZ75n4TGtw==" w:salt="Ay/eGi76WXXGCT6D/JOpV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6979"/>
    <w:rsid w:val="00034363"/>
    <w:rsid w:val="000474D9"/>
    <w:rsid w:val="00053BC2"/>
    <w:rsid w:val="00081F45"/>
    <w:rsid w:val="000B5842"/>
    <w:rsid w:val="000F7C8F"/>
    <w:rsid w:val="00133DC4"/>
    <w:rsid w:val="0013755D"/>
    <w:rsid w:val="00184F50"/>
    <w:rsid w:val="001A6A06"/>
    <w:rsid w:val="001B63E2"/>
    <w:rsid w:val="00222E66"/>
    <w:rsid w:val="0023190E"/>
    <w:rsid w:val="00257967"/>
    <w:rsid w:val="003133D1"/>
    <w:rsid w:val="003327AE"/>
    <w:rsid w:val="00347D85"/>
    <w:rsid w:val="00356086"/>
    <w:rsid w:val="003650C7"/>
    <w:rsid w:val="003C7343"/>
    <w:rsid w:val="004A47DF"/>
    <w:rsid w:val="004D27F0"/>
    <w:rsid w:val="00517ACD"/>
    <w:rsid w:val="00550E4F"/>
    <w:rsid w:val="005A6FD3"/>
    <w:rsid w:val="005D1D36"/>
    <w:rsid w:val="00610D4A"/>
    <w:rsid w:val="006271B1"/>
    <w:rsid w:val="0064175D"/>
    <w:rsid w:val="00677A05"/>
    <w:rsid w:val="006B73F5"/>
    <w:rsid w:val="006C4ED9"/>
    <w:rsid w:val="00726B21"/>
    <w:rsid w:val="00792687"/>
    <w:rsid w:val="007C000B"/>
    <w:rsid w:val="0085499E"/>
    <w:rsid w:val="00894641"/>
    <w:rsid w:val="008947D4"/>
    <w:rsid w:val="008D0374"/>
    <w:rsid w:val="009024A2"/>
    <w:rsid w:val="009634C0"/>
    <w:rsid w:val="0096723D"/>
    <w:rsid w:val="00977CE1"/>
    <w:rsid w:val="0098632C"/>
    <w:rsid w:val="0099513F"/>
    <w:rsid w:val="009F166E"/>
    <w:rsid w:val="00A34CDE"/>
    <w:rsid w:val="00A87B38"/>
    <w:rsid w:val="00B12300"/>
    <w:rsid w:val="00B6600B"/>
    <w:rsid w:val="00C04127"/>
    <w:rsid w:val="00C05879"/>
    <w:rsid w:val="00CD6413"/>
    <w:rsid w:val="00CD7F66"/>
    <w:rsid w:val="00CF7686"/>
    <w:rsid w:val="00D12DEC"/>
    <w:rsid w:val="00D27D78"/>
    <w:rsid w:val="00D46C8A"/>
    <w:rsid w:val="00DA38D6"/>
    <w:rsid w:val="00DE78A5"/>
    <w:rsid w:val="00E077B7"/>
    <w:rsid w:val="00E45F13"/>
    <w:rsid w:val="00F4235A"/>
    <w:rsid w:val="00F4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A086AE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133DC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1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28</TotalTime>
  <Pages>1</Pages>
  <Words>330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30</cp:revision>
  <dcterms:created xsi:type="dcterms:W3CDTF">2021-08-20T15:19:00Z</dcterms:created>
  <dcterms:modified xsi:type="dcterms:W3CDTF">2025-03-27T14:10:00Z</dcterms:modified>
</cp:coreProperties>
</file>